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14:paraId="75DE5A1A" w14:textId="77777777" w:rsidTr="00B43C31">
        <w:tc>
          <w:tcPr>
            <w:tcW w:w="5000" w:type="pct"/>
            <w:shd w:val="clear" w:color="auto" w:fill="auto"/>
          </w:tcPr>
          <w:p w14:paraId="1522DF54" w14:textId="77777777" w:rsidR="005F2928" w:rsidRDefault="00271EC9" w:rsidP="0041298F">
            <w:pPr>
              <w:pStyle w:val="Picture"/>
            </w:pPr>
            <w:bookmarkStart w:id="0" w:name="_GoBack"/>
            <w:bookmarkEnd w:id="0"/>
            <w:r>
              <w:pict w14:anchorId="7E038D6D"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14:paraId="6E338750" w14:textId="77777777"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2858DE">
        <w:t>4.1.3</w:t>
      </w:r>
      <w:r w:rsidR="003B0686">
        <w:t xml:space="preserve"> </w:t>
      </w:r>
      <w:r>
        <w:t>Evaluation Rubric</w:t>
      </w:r>
    </w:p>
    <w:p w14:paraId="49DAE93F" w14:textId="77777777"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0"/>
        <w:gridCol w:w="2700"/>
        <w:gridCol w:w="2700"/>
        <w:gridCol w:w="2700"/>
        <w:gridCol w:w="2700"/>
        <w:gridCol w:w="2129"/>
      </w:tblGrid>
      <w:tr w:rsidR="004F5B01" w14:paraId="7ABCC4C0" w14:textId="77777777" w:rsidTr="00385DE0">
        <w:trPr>
          <w:tblHeader/>
          <w:jc w:val="center"/>
        </w:trPr>
        <w:tc>
          <w:tcPr>
            <w:tcW w:w="1590" w:type="dxa"/>
          </w:tcPr>
          <w:p w14:paraId="6E32DFFD" w14:textId="77777777"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700" w:type="dxa"/>
            <w:vAlign w:val="center"/>
          </w:tcPr>
          <w:p w14:paraId="30C7DF67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700" w:type="dxa"/>
            <w:vAlign w:val="center"/>
          </w:tcPr>
          <w:p w14:paraId="7ED23ADF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700" w:type="dxa"/>
            <w:vAlign w:val="center"/>
          </w:tcPr>
          <w:p w14:paraId="62296FA6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700" w:type="dxa"/>
            <w:vAlign w:val="center"/>
          </w:tcPr>
          <w:p w14:paraId="6AAD3035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129" w:type="dxa"/>
          </w:tcPr>
          <w:p w14:paraId="111F5998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2858DE" w14:paraId="61F45845" w14:textId="77777777" w:rsidTr="00385DE0">
        <w:trPr>
          <w:jc w:val="center"/>
        </w:trPr>
        <w:tc>
          <w:tcPr>
            <w:tcW w:w="1590" w:type="dxa"/>
          </w:tcPr>
          <w:p w14:paraId="36D50438" w14:textId="77777777" w:rsidR="002858DE" w:rsidRDefault="002858DE" w:rsidP="002858DE">
            <w:pPr>
              <w:pStyle w:val="RubricTitles"/>
            </w:pPr>
            <w:r>
              <w:t>Protocol</w:t>
            </w:r>
          </w:p>
        </w:tc>
        <w:tc>
          <w:tcPr>
            <w:tcW w:w="2700" w:type="dxa"/>
          </w:tcPr>
          <w:p w14:paraId="250FA599" w14:textId="77777777" w:rsidR="00385DE0" w:rsidRDefault="00385DE0" w:rsidP="00385DE0">
            <w:pPr>
              <w:pStyle w:val="MatrixRubricEntries"/>
            </w:pPr>
            <w:r>
              <w:t>All of the following components are clearly stated and developed.</w:t>
            </w:r>
          </w:p>
          <w:p w14:paraId="64509C79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Materials list is complete.</w:t>
            </w:r>
          </w:p>
          <w:p w14:paraId="038FA926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are clearly written and easy to follow.</w:t>
            </w:r>
          </w:p>
          <w:p w14:paraId="3958CC74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tables are useful and easy to comprehend.</w:t>
            </w:r>
          </w:p>
          <w:p w14:paraId="1EA85A14" w14:textId="77777777" w:rsidR="002858DE" w:rsidRPr="002C062F" w:rsidRDefault="002858DE" w:rsidP="002858DE">
            <w:pPr>
              <w:pStyle w:val="MatrixBullets"/>
            </w:pPr>
            <w:r>
              <w:rPr>
                <w:rStyle w:val="RubricEntries10pt"/>
              </w:rPr>
              <w:t>Procedures for preparing the processed fruit are included.</w:t>
            </w:r>
          </w:p>
        </w:tc>
        <w:tc>
          <w:tcPr>
            <w:tcW w:w="2700" w:type="dxa"/>
          </w:tcPr>
          <w:p w14:paraId="3B94863C" w14:textId="77777777" w:rsidR="002858DE" w:rsidRDefault="002858DE" w:rsidP="002858DE">
            <w:pPr>
              <w:pStyle w:val="MatrixRubricEntries"/>
            </w:pPr>
            <w:r>
              <w:t xml:space="preserve">One of the following components </w:t>
            </w:r>
            <w:r w:rsidR="00385DE0">
              <w:t>is</w:t>
            </w:r>
            <w:r>
              <w:t xml:space="preserve"> </w:t>
            </w:r>
            <w:r w:rsidR="005D14CE">
              <w:t>not clearly stated or developed.</w:t>
            </w:r>
          </w:p>
          <w:p w14:paraId="4BEE84E3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Materials list is complete.</w:t>
            </w:r>
          </w:p>
          <w:p w14:paraId="186CD12F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are clearly written and easy to follow.</w:t>
            </w:r>
          </w:p>
          <w:p w14:paraId="21A1ADF3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tables are useful and easy to comprehend.</w:t>
            </w:r>
          </w:p>
          <w:p w14:paraId="529B0DC1" w14:textId="77777777" w:rsidR="002858DE" w:rsidRPr="002C062F" w:rsidRDefault="002858DE" w:rsidP="002858DE">
            <w:pPr>
              <w:pStyle w:val="MatrixBullets"/>
            </w:pPr>
            <w:r>
              <w:rPr>
                <w:rStyle w:val="RubricEntries10pt"/>
              </w:rPr>
              <w:t>Procedures for preparing the processed fruit are included.</w:t>
            </w:r>
          </w:p>
        </w:tc>
        <w:tc>
          <w:tcPr>
            <w:tcW w:w="2700" w:type="dxa"/>
          </w:tcPr>
          <w:p w14:paraId="216B9416" w14:textId="77777777" w:rsidR="002858DE" w:rsidRDefault="002858DE" w:rsidP="002858DE">
            <w:pPr>
              <w:pStyle w:val="MatrixRubricEntries"/>
            </w:pPr>
            <w:r>
              <w:t xml:space="preserve">More than one of the following components are not clear or not completely </w:t>
            </w:r>
            <w:r w:rsidR="005D14CE">
              <w:t>developed.</w:t>
            </w:r>
          </w:p>
          <w:p w14:paraId="371CC3D8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Materials list is complete.</w:t>
            </w:r>
          </w:p>
          <w:p w14:paraId="6592039E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are clearly written and easy to follow.</w:t>
            </w:r>
          </w:p>
          <w:p w14:paraId="2DA1AF8C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tables are useful and easy to comprehend.</w:t>
            </w:r>
          </w:p>
          <w:p w14:paraId="2ED85DF6" w14:textId="77777777" w:rsidR="002858DE" w:rsidRPr="0042192A" w:rsidRDefault="002858DE" w:rsidP="002858DE">
            <w:pPr>
              <w:pStyle w:val="MatrixBullets"/>
            </w:pPr>
            <w:r>
              <w:rPr>
                <w:rStyle w:val="RubricEntries10pt"/>
              </w:rPr>
              <w:t>Procedures for preparing the processed fruit are included.</w:t>
            </w:r>
          </w:p>
        </w:tc>
        <w:tc>
          <w:tcPr>
            <w:tcW w:w="2700" w:type="dxa"/>
          </w:tcPr>
          <w:p w14:paraId="3D996083" w14:textId="77777777" w:rsidR="002858DE" w:rsidRDefault="002858DE" w:rsidP="002858DE">
            <w:pPr>
              <w:pStyle w:val="MatrixRubricEntries"/>
            </w:pPr>
            <w:r>
              <w:t xml:space="preserve">One of the following components are </w:t>
            </w:r>
            <w:r w:rsidR="005D14CE">
              <w:t>missing from the protocol.</w:t>
            </w:r>
          </w:p>
          <w:p w14:paraId="401859A2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Materials list is complete.</w:t>
            </w:r>
          </w:p>
          <w:p w14:paraId="01335FBE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are clearly written and easy to follow.</w:t>
            </w:r>
          </w:p>
          <w:p w14:paraId="2AEC9EDE" w14:textId="77777777" w:rsidR="002858DE" w:rsidRDefault="002858DE" w:rsidP="002858D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tables are useful and easy to comprehend.</w:t>
            </w:r>
          </w:p>
          <w:p w14:paraId="52976FE2" w14:textId="77777777" w:rsidR="002858DE" w:rsidRPr="001D1C63" w:rsidRDefault="002858DE" w:rsidP="002858DE">
            <w:pPr>
              <w:pStyle w:val="MatrixBullets"/>
            </w:pPr>
            <w:r>
              <w:rPr>
                <w:rStyle w:val="RubricEntries10pt"/>
              </w:rPr>
              <w:t>Procedures for preparing the processed fruit are included.</w:t>
            </w:r>
          </w:p>
        </w:tc>
        <w:tc>
          <w:tcPr>
            <w:tcW w:w="2129" w:type="dxa"/>
          </w:tcPr>
          <w:p w14:paraId="16AC1027" w14:textId="77777777" w:rsidR="002858DE" w:rsidRPr="001D1C63" w:rsidRDefault="002858DE" w:rsidP="002858DE"/>
        </w:tc>
      </w:tr>
      <w:tr w:rsidR="002858DE" w14:paraId="56E8E55A" w14:textId="77777777" w:rsidTr="00385DE0">
        <w:trPr>
          <w:jc w:val="center"/>
        </w:trPr>
        <w:tc>
          <w:tcPr>
            <w:tcW w:w="1590" w:type="dxa"/>
          </w:tcPr>
          <w:p w14:paraId="75EB406E" w14:textId="77777777" w:rsidR="002858DE" w:rsidRPr="000B29BE" w:rsidRDefault="002858DE" w:rsidP="002858DE">
            <w:pPr>
              <w:pStyle w:val="RubricTitles"/>
              <w:rPr>
                <w:rStyle w:val="Italic"/>
              </w:rPr>
            </w:pPr>
            <w:r w:rsidRPr="000B29BE">
              <w:rPr>
                <w:rStyle w:val="Italic"/>
              </w:rPr>
              <w:t>Laboratory Notebook</w:t>
            </w:r>
          </w:p>
        </w:tc>
        <w:tc>
          <w:tcPr>
            <w:tcW w:w="2700" w:type="dxa"/>
          </w:tcPr>
          <w:p w14:paraId="5D13B558" w14:textId="77777777" w:rsidR="002858DE" w:rsidRDefault="002858DE" w:rsidP="002858DE">
            <w:pPr>
              <w:pStyle w:val="MatrixRubricEntries"/>
            </w:pPr>
            <w:r>
              <w:t xml:space="preserve">The following components are included in the </w:t>
            </w:r>
            <w:r w:rsidRPr="002858DE">
              <w:rPr>
                <w:rStyle w:val="Italic"/>
                <w:sz w:val="20"/>
                <w:szCs w:val="20"/>
              </w:rPr>
              <w:t>Laboratory Notebook</w:t>
            </w:r>
            <w:r>
              <w:t>, are organized, and easy to follow.</w:t>
            </w:r>
          </w:p>
          <w:p w14:paraId="5820D4B2" w14:textId="77777777" w:rsidR="002858DE" w:rsidRDefault="002858DE" w:rsidP="002858DE">
            <w:pPr>
              <w:pStyle w:val="MatrixBullets"/>
            </w:pPr>
            <w:r>
              <w:t>Sensory evaluation of processed fruit products including observed physical properties.</w:t>
            </w:r>
          </w:p>
          <w:p w14:paraId="7E8CA7CC" w14:textId="77777777" w:rsidR="002858DE" w:rsidRDefault="002858DE" w:rsidP="002858DE">
            <w:pPr>
              <w:pStyle w:val="MatrixBullets"/>
            </w:pPr>
            <w:r>
              <w:t>Question being tested</w:t>
            </w:r>
          </w:p>
          <w:p w14:paraId="750E35F7" w14:textId="77777777" w:rsidR="002858DE" w:rsidRDefault="002858DE" w:rsidP="002858DE">
            <w:pPr>
              <w:pStyle w:val="MatrixBullets"/>
            </w:pPr>
            <w:r>
              <w:t>Hypothesis</w:t>
            </w:r>
          </w:p>
          <w:p w14:paraId="3D39447C" w14:textId="77777777" w:rsidR="002858DE" w:rsidRDefault="002858DE" w:rsidP="002858DE">
            <w:pPr>
              <w:pStyle w:val="MatrixBullets"/>
            </w:pPr>
            <w:r>
              <w:t>Protocol</w:t>
            </w:r>
          </w:p>
          <w:p w14:paraId="59051759" w14:textId="77777777" w:rsidR="002858DE" w:rsidRDefault="002858DE" w:rsidP="002858DE">
            <w:pPr>
              <w:pStyle w:val="MatrixBullets"/>
            </w:pPr>
            <w:r>
              <w:t>Tables, charts, and graphs with recorded observations</w:t>
            </w:r>
          </w:p>
          <w:p w14:paraId="335D840E" w14:textId="77777777" w:rsidR="002858DE" w:rsidRPr="002C062F" w:rsidRDefault="002858DE" w:rsidP="002858DE">
            <w:pPr>
              <w:pStyle w:val="MatrixBullets"/>
            </w:pPr>
            <w:r>
              <w:t>Conclusion</w:t>
            </w:r>
          </w:p>
        </w:tc>
        <w:tc>
          <w:tcPr>
            <w:tcW w:w="2700" w:type="dxa"/>
          </w:tcPr>
          <w:p w14:paraId="259FD4F2" w14:textId="77777777" w:rsidR="002858DE" w:rsidRDefault="002858DE" w:rsidP="002858DE">
            <w:pPr>
              <w:pStyle w:val="MatrixRubricEntries"/>
            </w:pPr>
            <w:r>
              <w:t xml:space="preserve">The following components are included in the </w:t>
            </w:r>
            <w:r w:rsidRPr="002858DE">
              <w:rPr>
                <w:rStyle w:val="Italic"/>
                <w:sz w:val="20"/>
                <w:szCs w:val="20"/>
              </w:rPr>
              <w:t>Laboratory Notebook</w:t>
            </w:r>
            <w:r>
              <w:t xml:space="preserve"> but are not well organized and are hard to follow.</w:t>
            </w:r>
          </w:p>
          <w:p w14:paraId="7FB902CE" w14:textId="77777777" w:rsidR="002858DE" w:rsidRDefault="002858DE" w:rsidP="002858DE">
            <w:pPr>
              <w:pStyle w:val="MatrixBullets"/>
            </w:pPr>
            <w:r>
              <w:t>Sensory evaluation of processed fruit products including observed physical properties.</w:t>
            </w:r>
          </w:p>
          <w:p w14:paraId="77AD9032" w14:textId="77777777" w:rsidR="002858DE" w:rsidRDefault="002858DE" w:rsidP="002858DE">
            <w:pPr>
              <w:pStyle w:val="MatrixBullets"/>
            </w:pPr>
            <w:r>
              <w:t>Question being tested</w:t>
            </w:r>
          </w:p>
          <w:p w14:paraId="5881B5A4" w14:textId="77777777" w:rsidR="002858DE" w:rsidRDefault="002858DE" w:rsidP="002858DE">
            <w:pPr>
              <w:pStyle w:val="MatrixBullets"/>
            </w:pPr>
            <w:r>
              <w:t>Hypothesis</w:t>
            </w:r>
          </w:p>
          <w:p w14:paraId="03222894" w14:textId="77777777" w:rsidR="002858DE" w:rsidRDefault="002858DE" w:rsidP="002858DE">
            <w:pPr>
              <w:pStyle w:val="MatrixBullets"/>
            </w:pPr>
            <w:r>
              <w:t>Protocol</w:t>
            </w:r>
          </w:p>
          <w:p w14:paraId="507B5AA1" w14:textId="77777777" w:rsidR="002858DE" w:rsidRDefault="002858DE" w:rsidP="002858DE">
            <w:pPr>
              <w:pStyle w:val="MatrixBullets"/>
            </w:pPr>
            <w:r>
              <w:t>Tables, charts, and graphs with recorded observations</w:t>
            </w:r>
          </w:p>
          <w:p w14:paraId="2750BA6B" w14:textId="77777777" w:rsidR="002858DE" w:rsidRPr="002C062F" w:rsidRDefault="002858DE" w:rsidP="002858DE">
            <w:pPr>
              <w:pStyle w:val="MatrixBullets"/>
            </w:pPr>
            <w:r>
              <w:t>Conclusion</w:t>
            </w:r>
          </w:p>
        </w:tc>
        <w:tc>
          <w:tcPr>
            <w:tcW w:w="2700" w:type="dxa"/>
          </w:tcPr>
          <w:p w14:paraId="5F0C62E0" w14:textId="77777777" w:rsidR="002858DE" w:rsidRDefault="002858DE" w:rsidP="002858DE">
            <w:pPr>
              <w:pStyle w:val="MatrixRubricEntries"/>
            </w:pPr>
            <w:r>
              <w:t xml:space="preserve">One of the following components is missing from the </w:t>
            </w:r>
            <w:r w:rsidRPr="002858DE">
              <w:rPr>
                <w:rStyle w:val="Italic"/>
                <w:sz w:val="20"/>
                <w:szCs w:val="20"/>
              </w:rPr>
              <w:t>Laboratory Notebook</w:t>
            </w:r>
            <w:r w:rsidR="005D14CE">
              <w:t xml:space="preserve"> but</w:t>
            </w:r>
            <w:r>
              <w:t xml:space="preserve"> the notebook is fairly organized.</w:t>
            </w:r>
          </w:p>
          <w:p w14:paraId="793A1A91" w14:textId="77777777" w:rsidR="002858DE" w:rsidRDefault="002858DE" w:rsidP="002858DE">
            <w:pPr>
              <w:pStyle w:val="MatrixBullets"/>
            </w:pPr>
            <w:r>
              <w:t>Sensory evaluation of processed fruit products including observed physical properties.</w:t>
            </w:r>
          </w:p>
          <w:p w14:paraId="451A1BCB" w14:textId="77777777" w:rsidR="002858DE" w:rsidRDefault="002858DE" w:rsidP="002858DE">
            <w:pPr>
              <w:pStyle w:val="MatrixBullets"/>
            </w:pPr>
            <w:r>
              <w:t>Question being tested</w:t>
            </w:r>
          </w:p>
          <w:p w14:paraId="15A922F9" w14:textId="77777777" w:rsidR="002858DE" w:rsidRDefault="002858DE" w:rsidP="002858DE">
            <w:pPr>
              <w:pStyle w:val="MatrixBullets"/>
            </w:pPr>
            <w:r>
              <w:t>Hypothesis</w:t>
            </w:r>
          </w:p>
          <w:p w14:paraId="14AF7756" w14:textId="77777777" w:rsidR="002858DE" w:rsidRDefault="002858DE" w:rsidP="002858DE">
            <w:pPr>
              <w:pStyle w:val="MatrixBullets"/>
            </w:pPr>
            <w:r>
              <w:t>Protocol</w:t>
            </w:r>
          </w:p>
          <w:p w14:paraId="2A81DFA8" w14:textId="77777777" w:rsidR="002858DE" w:rsidRDefault="002858DE" w:rsidP="002858DE">
            <w:pPr>
              <w:pStyle w:val="MatrixBullets"/>
            </w:pPr>
            <w:r>
              <w:t>Tables, charts, and graphs with recorded observations</w:t>
            </w:r>
          </w:p>
          <w:p w14:paraId="536DF976" w14:textId="77777777" w:rsidR="002858DE" w:rsidRPr="001D1C63" w:rsidRDefault="002858DE" w:rsidP="002858DE">
            <w:pPr>
              <w:pStyle w:val="MatrixBullets"/>
            </w:pPr>
            <w:r>
              <w:t>Conclusion</w:t>
            </w:r>
          </w:p>
        </w:tc>
        <w:tc>
          <w:tcPr>
            <w:tcW w:w="2700" w:type="dxa"/>
          </w:tcPr>
          <w:p w14:paraId="3D07FE02" w14:textId="77777777" w:rsidR="002858DE" w:rsidRDefault="002858DE" w:rsidP="002858DE">
            <w:pPr>
              <w:pStyle w:val="MatrixRubricEntries"/>
            </w:pPr>
            <w:r>
              <w:t xml:space="preserve">Two or more of the following components are missing from the </w:t>
            </w:r>
            <w:r w:rsidRPr="005D14CE">
              <w:rPr>
                <w:rStyle w:val="Italic"/>
                <w:sz w:val="20"/>
                <w:szCs w:val="20"/>
              </w:rPr>
              <w:t>Laboratory Notebook</w:t>
            </w:r>
            <w:r>
              <w:t xml:space="preserve"> and the notebook is n</w:t>
            </w:r>
            <w:r w:rsidR="005D14CE">
              <w:t>ot organized and hard to follow.</w:t>
            </w:r>
          </w:p>
          <w:p w14:paraId="76A859E8" w14:textId="77777777" w:rsidR="002858DE" w:rsidRDefault="002858DE" w:rsidP="002858DE">
            <w:pPr>
              <w:pStyle w:val="MatrixBullets"/>
            </w:pPr>
            <w:r>
              <w:t>Sensory evaluation of processed fruit products including observed physical properties.</w:t>
            </w:r>
          </w:p>
          <w:p w14:paraId="338E088D" w14:textId="77777777" w:rsidR="002858DE" w:rsidRDefault="002858DE" w:rsidP="002858DE">
            <w:pPr>
              <w:pStyle w:val="MatrixBullets"/>
            </w:pPr>
            <w:r>
              <w:t>Question being tested</w:t>
            </w:r>
          </w:p>
          <w:p w14:paraId="6AEAD905" w14:textId="77777777" w:rsidR="002858DE" w:rsidRDefault="002858DE" w:rsidP="002858DE">
            <w:pPr>
              <w:pStyle w:val="MatrixBullets"/>
            </w:pPr>
            <w:r>
              <w:t>Hypothesis</w:t>
            </w:r>
          </w:p>
          <w:p w14:paraId="4E947FD0" w14:textId="77777777" w:rsidR="002858DE" w:rsidRDefault="002858DE" w:rsidP="002858DE">
            <w:pPr>
              <w:pStyle w:val="MatrixBullets"/>
            </w:pPr>
            <w:r>
              <w:t>Protocol</w:t>
            </w:r>
          </w:p>
          <w:p w14:paraId="31F83717" w14:textId="77777777" w:rsidR="002858DE" w:rsidRDefault="002858DE" w:rsidP="002858DE">
            <w:pPr>
              <w:pStyle w:val="MatrixBullets"/>
            </w:pPr>
            <w:r>
              <w:t>Tables, charts, and graphs with recorded observations</w:t>
            </w:r>
          </w:p>
          <w:p w14:paraId="1A662FBF" w14:textId="77777777" w:rsidR="002858DE" w:rsidRPr="001D1C63" w:rsidRDefault="002858DE" w:rsidP="002858DE">
            <w:pPr>
              <w:pStyle w:val="MatrixBullets"/>
            </w:pPr>
            <w:r>
              <w:t>Conclusion</w:t>
            </w:r>
          </w:p>
        </w:tc>
        <w:tc>
          <w:tcPr>
            <w:tcW w:w="2129" w:type="dxa"/>
          </w:tcPr>
          <w:p w14:paraId="5D426350" w14:textId="77777777" w:rsidR="002858DE" w:rsidRPr="001D1C63" w:rsidRDefault="002858DE" w:rsidP="002858DE"/>
        </w:tc>
      </w:tr>
      <w:tr w:rsidR="002858DE" w14:paraId="1301CF86" w14:textId="77777777" w:rsidTr="00385DE0">
        <w:trPr>
          <w:cantSplit/>
          <w:jc w:val="center"/>
        </w:trPr>
        <w:tc>
          <w:tcPr>
            <w:tcW w:w="1590" w:type="dxa"/>
          </w:tcPr>
          <w:p w14:paraId="3FB3A01C" w14:textId="77777777" w:rsidR="002858DE" w:rsidRDefault="002858DE" w:rsidP="002858DE">
            <w:pPr>
              <w:pStyle w:val="RubricTitles"/>
            </w:pPr>
            <w:r>
              <w:lastRenderedPageBreak/>
              <w:t>Abstract</w:t>
            </w:r>
          </w:p>
        </w:tc>
        <w:tc>
          <w:tcPr>
            <w:tcW w:w="2700" w:type="dxa"/>
          </w:tcPr>
          <w:p w14:paraId="69123A05" w14:textId="77777777" w:rsidR="002858DE" w:rsidRDefault="005D14CE" w:rsidP="002858DE">
            <w:pPr>
              <w:pStyle w:val="MatrixRubricEntries"/>
            </w:pPr>
            <w:r>
              <w:t>The a</w:t>
            </w:r>
            <w:r w:rsidR="002858DE">
              <w:t>bstract is short, concise, and detailed.</w:t>
            </w:r>
            <w:r>
              <w:t xml:space="preserve"> A</w:t>
            </w:r>
            <w:r w:rsidR="002858DE">
              <w:t>bstract includes all of the following and is not longer than a page.</w:t>
            </w:r>
          </w:p>
          <w:p w14:paraId="7B48C893" w14:textId="77777777" w:rsidR="002858DE" w:rsidRDefault="002858DE" w:rsidP="002858DE">
            <w:pPr>
              <w:pStyle w:val="MatrixBullets"/>
            </w:pPr>
            <w:r>
              <w:t>Introduction/Purpose – Describe why you and your partner conducted the research. Explain the purpose of your research.</w:t>
            </w:r>
          </w:p>
          <w:p w14:paraId="3243ABC9" w14:textId="77777777" w:rsidR="002858DE" w:rsidRDefault="002858DE" w:rsidP="002858DE">
            <w:pPr>
              <w:pStyle w:val="MatrixBullets"/>
            </w:pPr>
            <w:r>
              <w:t>Problem Statement – Identify the problem you investigated. You can discuss your hypothesis here.</w:t>
            </w:r>
          </w:p>
          <w:p w14:paraId="69220593" w14:textId="77777777" w:rsidR="002858DE" w:rsidRDefault="002858DE" w:rsidP="002858DE">
            <w:pPr>
              <w:pStyle w:val="MatrixBullets"/>
            </w:pPr>
            <w:r>
              <w:t>Procedures – A concise discussion of what protocols you performed.</w:t>
            </w:r>
          </w:p>
          <w:p w14:paraId="593CC426" w14:textId="77777777" w:rsidR="002858DE" w:rsidRDefault="002858DE" w:rsidP="002858DE">
            <w:pPr>
              <w:pStyle w:val="MatrixBullets"/>
            </w:pPr>
            <w:r>
              <w:t>Results – What you discovered. Be precise and do not include tables or graphs.</w:t>
            </w:r>
          </w:p>
          <w:p w14:paraId="0B3DC74A" w14:textId="77777777" w:rsidR="002858DE" w:rsidRPr="002C062F" w:rsidRDefault="002858DE" w:rsidP="002858DE">
            <w:pPr>
              <w:pStyle w:val="MatrixBullets"/>
            </w:pPr>
            <w:r>
              <w:t>Conclusion – Discuss what you learned from the experiment. Determine if your hypothesis was supported or unsupported.</w:t>
            </w:r>
          </w:p>
        </w:tc>
        <w:tc>
          <w:tcPr>
            <w:tcW w:w="2700" w:type="dxa"/>
          </w:tcPr>
          <w:p w14:paraId="5C13216C" w14:textId="77777777" w:rsidR="002858DE" w:rsidRDefault="005D14CE" w:rsidP="002858DE">
            <w:pPr>
              <w:pStyle w:val="MatrixRubricEntries"/>
            </w:pPr>
            <w:r>
              <w:t>The a</w:t>
            </w:r>
            <w:r w:rsidR="002858DE">
              <w:t>bstract is short and concise but lacks</w:t>
            </w:r>
            <w:r>
              <w:t xml:space="preserve"> detail. A</w:t>
            </w:r>
            <w:r w:rsidR="002858DE">
              <w:t xml:space="preserve">bstract includes all of the following, but is not easily read or understood. The abstract is </w:t>
            </w:r>
            <w:r w:rsidR="00385DE0">
              <w:t>one</w:t>
            </w:r>
            <w:r w:rsidR="002858DE">
              <w:t xml:space="preserve"> page.</w:t>
            </w:r>
          </w:p>
          <w:p w14:paraId="64F60745" w14:textId="77777777" w:rsidR="002858DE" w:rsidRDefault="002858DE" w:rsidP="002858DE">
            <w:pPr>
              <w:pStyle w:val="MatrixBullets"/>
            </w:pPr>
            <w:r>
              <w:t>Introduction/Purpose – Describe why you and your partner conducted the research. Explain the purpose of your research.</w:t>
            </w:r>
          </w:p>
          <w:p w14:paraId="4D81D681" w14:textId="77777777" w:rsidR="002858DE" w:rsidRDefault="002858DE" w:rsidP="002858DE">
            <w:pPr>
              <w:pStyle w:val="MatrixBullets"/>
            </w:pPr>
            <w:r>
              <w:t>Problem Statement – Identify the problem you investigated. You can discuss your hypothesis here.</w:t>
            </w:r>
          </w:p>
          <w:p w14:paraId="090EF70C" w14:textId="77777777" w:rsidR="002858DE" w:rsidRDefault="002858DE" w:rsidP="002858DE">
            <w:pPr>
              <w:pStyle w:val="MatrixBullets"/>
            </w:pPr>
            <w:r>
              <w:t>Procedures – A concise discussion of what protocols you performed.</w:t>
            </w:r>
          </w:p>
          <w:p w14:paraId="1E283538" w14:textId="77777777" w:rsidR="002858DE" w:rsidRDefault="002858DE" w:rsidP="002858DE">
            <w:pPr>
              <w:pStyle w:val="MatrixBullets"/>
            </w:pPr>
            <w:r>
              <w:t>Results – What you discovered. Be precise and do not include tables or graphs.</w:t>
            </w:r>
          </w:p>
          <w:p w14:paraId="078E5F1E" w14:textId="77777777" w:rsidR="002858DE" w:rsidRPr="00E940CC" w:rsidRDefault="002858DE" w:rsidP="002858DE">
            <w:pPr>
              <w:pStyle w:val="MatrixBullets"/>
            </w:pPr>
            <w:r>
              <w:t>Conclusion – Discuss what you learned from the experiment. Determine if your hypothesis was supported or unsupported.</w:t>
            </w:r>
          </w:p>
        </w:tc>
        <w:tc>
          <w:tcPr>
            <w:tcW w:w="2700" w:type="dxa"/>
          </w:tcPr>
          <w:p w14:paraId="7BE3B718" w14:textId="77777777" w:rsidR="002858DE" w:rsidRDefault="002858DE" w:rsidP="002858DE">
            <w:pPr>
              <w:pStyle w:val="MatrixRubricEntries"/>
            </w:pPr>
            <w:r>
              <w:t xml:space="preserve">The abstract is wordy and includes too much information. </w:t>
            </w:r>
            <w:r w:rsidR="005D14CE">
              <w:t>A</w:t>
            </w:r>
            <w:r>
              <w:t>bstract is missing one of the following and is longer than a page.</w:t>
            </w:r>
          </w:p>
          <w:p w14:paraId="69F41292" w14:textId="77777777" w:rsidR="002858DE" w:rsidRDefault="002858DE" w:rsidP="002858DE">
            <w:pPr>
              <w:pStyle w:val="MatrixBullets"/>
            </w:pPr>
            <w:r>
              <w:t>Introduction/Purpose – Describe why you and your partner conducted the research. Explain the purpose of your research.</w:t>
            </w:r>
          </w:p>
          <w:p w14:paraId="537958CF" w14:textId="77777777" w:rsidR="002858DE" w:rsidRDefault="002858DE" w:rsidP="002858DE">
            <w:pPr>
              <w:pStyle w:val="MatrixBullets"/>
            </w:pPr>
            <w:r>
              <w:t>Problem Statement – Identify the problem you investigated. You can discuss your hypothesis here.</w:t>
            </w:r>
          </w:p>
          <w:p w14:paraId="7150DB02" w14:textId="77777777" w:rsidR="002858DE" w:rsidRDefault="002858DE" w:rsidP="002858DE">
            <w:pPr>
              <w:pStyle w:val="MatrixBullets"/>
            </w:pPr>
            <w:r>
              <w:t>Procedures – A concise discussion of what protocols you performed.</w:t>
            </w:r>
          </w:p>
          <w:p w14:paraId="45EEC573" w14:textId="77777777" w:rsidR="002858DE" w:rsidRDefault="002858DE" w:rsidP="002858DE">
            <w:pPr>
              <w:pStyle w:val="MatrixBullets"/>
            </w:pPr>
            <w:r>
              <w:t>Results – What you discovered. Be precise and do not include tables or graphs.</w:t>
            </w:r>
          </w:p>
          <w:p w14:paraId="7419B201" w14:textId="77777777" w:rsidR="002858DE" w:rsidRPr="001D1C63" w:rsidRDefault="002858DE" w:rsidP="002858DE">
            <w:pPr>
              <w:pStyle w:val="MatrixRubricEntries"/>
            </w:pPr>
            <w:r>
              <w:t>Conclusion – Discuss what you learned from the experiment. Determine if your hypothesis was supported or unsupported.</w:t>
            </w:r>
          </w:p>
        </w:tc>
        <w:tc>
          <w:tcPr>
            <w:tcW w:w="2700" w:type="dxa"/>
          </w:tcPr>
          <w:p w14:paraId="18CEB96A" w14:textId="77777777" w:rsidR="002858DE" w:rsidRDefault="002858DE" w:rsidP="002858DE">
            <w:pPr>
              <w:pStyle w:val="MatrixRubricEntries"/>
            </w:pPr>
            <w:r>
              <w:t>The abstract lacks information and is not deta</w:t>
            </w:r>
            <w:r w:rsidR="005D14CE">
              <w:t>iled or concise. A</w:t>
            </w:r>
            <w:r>
              <w:t>bstract is missing more than one of the following.</w:t>
            </w:r>
          </w:p>
          <w:p w14:paraId="4DABE475" w14:textId="77777777" w:rsidR="002858DE" w:rsidRDefault="002858DE" w:rsidP="002858DE">
            <w:pPr>
              <w:pStyle w:val="MatrixBullets"/>
            </w:pPr>
            <w:r>
              <w:t>Introduction/Purpose – Describe why you and your partner conducted the research. Explain the purpose of your research.</w:t>
            </w:r>
          </w:p>
          <w:p w14:paraId="56684B3F" w14:textId="77777777" w:rsidR="002858DE" w:rsidRDefault="002858DE" w:rsidP="002858DE">
            <w:pPr>
              <w:pStyle w:val="MatrixBullets"/>
            </w:pPr>
            <w:r>
              <w:t xml:space="preserve">Problem Statement – Identify the problem you investigated. You can discuss your </w:t>
            </w:r>
            <w:r w:rsidRPr="005D14CE">
              <w:t>hypothesis</w:t>
            </w:r>
            <w:r>
              <w:t xml:space="preserve"> here.</w:t>
            </w:r>
          </w:p>
          <w:p w14:paraId="7A1B9B8E" w14:textId="77777777" w:rsidR="002858DE" w:rsidRDefault="002858DE" w:rsidP="002858DE">
            <w:pPr>
              <w:pStyle w:val="MatrixBullets"/>
            </w:pPr>
            <w:r>
              <w:t>Procedures – A concise discussion of what protocols you performed.</w:t>
            </w:r>
          </w:p>
          <w:p w14:paraId="102B9777" w14:textId="77777777" w:rsidR="002858DE" w:rsidRDefault="002858DE" w:rsidP="002858DE">
            <w:pPr>
              <w:pStyle w:val="MatrixBullets"/>
            </w:pPr>
            <w:r>
              <w:t>Results – What you discovered. Be precise and do not include tables or graphs.</w:t>
            </w:r>
          </w:p>
          <w:p w14:paraId="735E73E3" w14:textId="77777777" w:rsidR="002858DE" w:rsidRPr="001D1C63" w:rsidRDefault="002858DE" w:rsidP="002858DE">
            <w:pPr>
              <w:pStyle w:val="MatrixBullets"/>
            </w:pPr>
            <w:r>
              <w:t>Conclusion – Discuss what you learned from the experiment. Determine if your hypothesis was supported or unsupported.</w:t>
            </w:r>
          </w:p>
        </w:tc>
        <w:tc>
          <w:tcPr>
            <w:tcW w:w="2129" w:type="dxa"/>
          </w:tcPr>
          <w:p w14:paraId="0990CC7F" w14:textId="77777777" w:rsidR="002858DE" w:rsidRPr="001D1C63" w:rsidRDefault="002858DE" w:rsidP="002858DE"/>
        </w:tc>
      </w:tr>
      <w:tr w:rsidR="002858DE" w14:paraId="43835C97" w14:textId="77777777" w:rsidTr="00385DE0">
        <w:trPr>
          <w:jc w:val="center"/>
        </w:trPr>
        <w:tc>
          <w:tcPr>
            <w:tcW w:w="1590" w:type="dxa"/>
          </w:tcPr>
          <w:p w14:paraId="478301AD" w14:textId="77777777" w:rsidR="002858DE" w:rsidRDefault="002858DE" w:rsidP="002858DE">
            <w:pPr>
              <w:pStyle w:val="RubricTitles"/>
            </w:pPr>
            <w:r>
              <w:t>Visual Aid</w:t>
            </w:r>
          </w:p>
        </w:tc>
        <w:tc>
          <w:tcPr>
            <w:tcW w:w="2700" w:type="dxa"/>
          </w:tcPr>
          <w:p w14:paraId="07E413F5" w14:textId="77777777" w:rsidR="002858DE" w:rsidRPr="002C062F" w:rsidRDefault="002858DE" w:rsidP="002858DE">
            <w:pPr>
              <w:pStyle w:val="MatrixRubricEntries"/>
            </w:pPr>
            <w:r>
              <w:t>The visual aid is engaging and neat. The data is easy to understand and the text is clear.</w:t>
            </w:r>
          </w:p>
        </w:tc>
        <w:tc>
          <w:tcPr>
            <w:tcW w:w="2700" w:type="dxa"/>
          </w:tcPr>
          <w:p w14:paraId="53DE43C4" w14:textId="77777777" w:rsidR="002858DE" w:rsidRPr="00E940CC" w:rsidRDefault="002858DE" w:rsidP="002858DE">
            <w:pPr>
              <w:pStyle w:val="MatrixRubricEntries"/>
            </w:pPr>
            <w:r>
              <w:t>The visual aid lacks engagement. The data is displayed neatly and is easy to read.</w:t>
            </w:r>
          </w:p>
        </w:tc>
        <w:tc>
          <w:tcPr>
            <w:tcW w:w="2700" w:type="dxa"/>
          </w:tcPr>
          <w:p w14:paraId="10DAA506" w14:textId="77777777" w:rsidR="002858DE" w:rsidRPr="001D1C63" w:rsidRDefault="002858DE" w:rsidP="002858DE">
            <w:pPr>
              <w:pStyle w:val="MatrixRubricEntries"/>
            </w:pPr>
            <w:r>
              <w:t>The visual aid is engaging and neat. The data is difficult to understand and the text is hard to see.</w:t>
            </w:r>
          </w:p>
        </w:tc>
        <w:tc>
          <w:tcPr>
            <w:tcW w:w="2700" w:type="dxa"/>
          </w:tcPr>
          <w:p w14:paraId="2EF9A375" w14:textId="77777777" w:rsidR="002858DE" w:rsidRPr="00F3457D" w:rsidRDefault="002858DE" w:rsidP="00385DE0">
            <w:pPr>
              <w:pStyle w:val="MatrixRubricEntries"/>
            </w:pPr>
            <w:r>
              <w:t>The visual aid is not engaging and does not contain data that is easily understood. The text is difficult to see.</w:t>
            </w:r>
          </w:p>
        </w:tc>
        <w:tc>
          <w:tcPr>
            <w:tcW w:w="2129" w:type="dxa"/>
          </w:tcPr>
          <w:p w14:paraId="3A0095E6" w14:textId="77777777" w:rsidR="002858DE" w:rsidRPr="00F3457D" w:rsidRDefault="002858DE" w:rsidP="002858DE"/>
        </w:tc>
      </w:tr>
      <w:tr w:rsidR="002858DE" w14:paraId="00B42A39" w14:textId="77777777" w:rsidTr="00385DE0">
        <w:trPr>
          <w:jc w:val="center"/>
        </w:trPr>
        <w:tc>
          <w:tcPr>
            <w:tcW w:w="1590" w:type="dxa"/>
          </w:tcPr>
          <w:p w14:paraId="2183E400" w14:textId="77777777" w:rsidR="002858DE" w:rsidRDefault="002858DE" w:rsidP="002858DE">
            <w:pPr>
              <w:pStyle w:val="RubricTitles"/>
            </w:pPr>
            <w:r>
              <w:t>Finished Product</w:t>
            </w:r>
          </w:p>
        </w:tc>
        <w:tc>
          <w:tcPr>
            <w:tcW w:w="2700" w:type="dxa"/>
          </w:tcPr>
          <w:p w14:paraId="5BCE90FE" w14:textId="77777777" w:rsidR="002858DE" w:rsidRDefault="005D14CE" w:rsidP="002858DE">
            <w:pPr>
              <w:pStyle w:val="MatrixRubricEntries"/>
            </w:pPr>
            <w:r>
              <w:t>The team developed four finished products</w:t>
            </w:r>
            <w:r w:rsidR="002858DE">
              <w:t>. The products are neatly displayed and clearly labeled.</w:t>
            </w:r>
          </w:p>
        </w:tc>
        <w:tc>
          <w:tcPr>
            <w:tcW w:w="2700" w:type="dxa"/>
          </w:tcPr>
          <w:p w14:paraId="1E9D3492" w14:textId="77777777" w:rsidR="002858DE" w:rsidRDefault="005D14CE" w:rsidP="002858DE">
            <w:pPr>
              <w:pStyle w:val="MatrixRubricEntries"/>
            </w:pPr>
            <w:r>
              <w:t>The team developed four finished products</w:t>
            </w:r>
            <w:r w:rsidR="002858DE">
              <w:t>. The products are not neatly displayed and contain no labeling.</w:t>
            </w:r>
          </w:p>
        </w:tc>
        <w:tc>
          <w:tcPr>
            <w:tcW w:w="2700" w:type="dxa"/>
          </w:tcPr>
          <w:p w14:paraId="0FF685C8" w14:textId="77777777" w:rsidR="002858DE" w:rsidRDefault="005D14CE" w:rsidP="002858DE">
            <w:pPr>
              <w:pStyle w:val="MatrixRubricEntries"/>
            </w:pPr>
            <w:r>
              <w:t>The team developed three finished products</w:t>
            </w:r>
            <w:r w:rsidR="002858DE">
              <w:t>. The products are neatly displayed and clearly labeled.</w:t>
            </w:r>
          </w:p>
        </w:tc>
        <w:tc>
          <w:tcPr>
            <w:tcW w:w="2700" w:type="dxa"/>
          </w:tcPr>
          <w:p w14:paraId="7F76FABB" w14:textId="77777777" w:rsidR="002858DE" w:rsidRDefault="005D14CE" w:rsidP="002858DE">
            <w:pPr>
              <w:pStyle w:val="MatrixRubricEntries"/>
            </w:pPr>
            <w:r>
              <w:t>The team developed less than three finished products</w:t>
            </w:r>
            <w:r w:rsidR="002858DE">
              <w:t>. The products are not neatly displayed and contained no labeling.</w:t>
            </w:r>
          </w:p>
        </w:tc>
        <w:tc>
          <w:tcPr>
            <w:tcW w:w="2129" w:type="dxa"/>
          </w:tcPr>
          <w:p w14:paraId="127DD72A" w14:textId="77777777" w:rsidR="002858DE" w:rsidRPr="00F3457D" w:rsidRDefault="002858DE" w:rsidP="002858DE"/>
        </w:tc>
      </w:tr>
    </w:tbl>
    <w:p w14:paraId="1AC47685" w14:textId="77777777" w:rsidR="00210996" w:rsidRPr="00385DE0" w:rsidRDefault="00210996" w:rsidP="00227916">
      <w:pPr>
        <w:rPr>
          <w:sz w:val="2"/>
          <w:szCs w:val="2"/>
        </w:rPr>
      </w:pPr>
    </w:p>
    <w:sectPr w:rsidR="00210996" w:rsidRPr="00385DE0" w:rsidSect="005D14CE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737BD" w14:textId="77777777" w:rsidR="00474E78" w:rsidRDefault="00474E78">
      <w:r>
        <w:separator/>
      </w:r>
    </w:p>
  </w:endnote>
  <w:endnote w:type="continuationSeparator" w:id="0">
    <w:p w14:paraId="2DF56837" w14:textId="77777777" w:rsidR="00474E78" w:rsidRDefault="0047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14:paraId="573A8D51" w14:textId="77777777" w:rsidTr="00593707">
      <w:tc>
        <w:tcPr>
          <w:tcW w:w="4968" w:type="dxa"/>
          <w:shd w:val="clear" w:color="auto" w:fill="F2F2F2"/>
        </w:tcPr>
        <w:p w14:paraId="01EDAB57" w14:textId="77777777"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14:paraId="15D2E8D2" w14:textId="77777777"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5D14CE">
            <w:t>4.1.3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271EC9">
            <w:rPr>
              <w:rStyle w:val="PageNumber"/>
              <w:rFonts w:cs="Arial"/>
              <w:noProof/>
              <w:szCs w:val="20"/>
            </w:rPr>
            <w:t>2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C4C42C6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14:paraId="6DD9C60C" w14:textId="77777777" w:rsidTr="00593707">
      <w:tc>
        <w:tcPr>
          <w:tcW w:w="4968" w:type="dxa"/>
          <w:shd w:val="clear" w:color="auto" w:fill="F2F2F2"/>
        </w:tcPr>
        <w:p w14:paraId="5014E0BA" w14:textId="77777777"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shd w:val="clear" w:color="auto" w:fill="F2F2F2"/>
        </w:tcPr>
        <w:p w14:paraId="4BFE1789" w14:textId="77777777" w:rsidR="003B0686" w:rsidRDefault="005D14CE" w:rsidP="00ED5F02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227916">
            <w:t>Project</w:t>
          </w:r>
          <w:r w:rsidR="003B0686" w:rsidRPr="003B0686">
            <w:t xml:space="preserve"> </w:t>
          </w:r>
          <w:r>
            <w:t>4.1.3</w:t>
          </w:r>
          <w:r w:rsidR="00A41DA8">
            <w:t xml:space="preserve"> </w:t>
          </w:r>
          <w:r w:rsidR="00227916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474E78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68FAE0C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AA57A" w14:textId="77777777" w:rsidR="00474E78" w:rsidRDefault="00474E78">
      <w:r>
        <w:separator/>
      </w:r>
    </w:p>
  </w:footnote>
  <w:footnote w:type="continuationSeparator" w:id="0">
    <w:p w14:paraId="784AE3B7" w14:textId="77777777" w:rsidR="00474E78" w:rsidRDefault="00474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2C4E1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67014" w14:textId="4F49F5FA" w:rsidR="00ED5F02" w:rsidRDefault="00EB3F22" w:rsidP="00EB3F22">
    <w:pPr>
      <w:pStyle w:val="Footer"/>
      <w:jc w:val="left"/>
    </w:pPr>
    <w:r>
      <w:t>Name: ___________________________________________________________________</w:t>
    </w:r>
    <w:r w:rsidR="00474E78">
      <w:rPr>
        <w:noProof/>
      </w:rPr>
      <w:pict w14:anchorId="2EA40E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5" type="#_x0000_t75" style="width:11.4pt;height:11.4pt" o:bullet="t">
        <v:imagedata r:id="rId1" o:title="mso1DB"/>
      </v:shape>
    </w:pict>
  </w:numPicBullet>
  <w:numPicBullet w:numPicBulletId="1">
    <w:pict>
      <v:shape id="_x0000_i1356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8DE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1EC9"/>
    <w:rsid w:val="00276DA5"/>
    <w:rsid w:val="002858DE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85DE0"/>
    <w:rsid w:val="00395386"/>
    <w:rsid w:val="003A2FD6"/>
    <w:rsid w:val="003B0686"/>
    <w:rsid w:val="003E2BBD"/>
    <w:rsid w:val="00403D91"/>
    <w:rsid w:val="0041298F"/>
    <w:rsid w:val="0041647F"/>
    <w:rsid w:val="0042007E"/>
    <w:rsid w:val="00474E78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93707"/>
    <w:rsid w:val="005B2542"/>
    <w:rsid w:val="005D14CE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3357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B3F22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BBF967D"/>
  <w15:chartTrackingRefBased/>
  <w15:docId w15:val="{84E901B9-34FE-4976-9005-3C529655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4.1.3 Evaluation Rubric</vt:lpstr>
    </vt:vector>
  </TitlesOfParts>
  <Manager>Dan Jansen</Manager>
  <Company>Curriculum for Agricultural Science Education</Company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4.1.3 Evaluation Rubric</dc:title>
  <dc:subject>FSS- Unit 4 - Lesson 4.1 Processing for Consumption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2015-06-20T19:20:00Z</dcterms:created>
  <dcterms:modified xsi:type="dcterms:W3CDTF">2015-06-20T19:20:00Z</dcterms:modified>
</cp:coreProperties>
</file>